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CD5" w:rsidRDefault="00043CD5" w:rsidP="00043C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Sibilla FULBAROWE</w:t>
      </w:r>
      <w:r>
        <w:rPr>
          <w:rFonts w:ascii="Times New Roman" w:hAnsi="Times New Roman"/>
        </w:rPr>
        <w:t xml:space="preserve">       (d.1406)</w:t>
      </w:r>
    </w:p>
    <w:p w:rsidR="00043CD5" w:rsidRDefault="00043CD5" w:rsidP="00043C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York. Widow.</w:t>
      </w:r>
    </w:p>
    <w:p w:rsidR="00043CD5" w:rsidRDefault="00043CD5" w:rsidP="00043CD5">
      <w:pPr>
        <w:pStyle w:val="Body1"/>
        <w:rPr>
          <w:rFonts w:ascii="Times New Roman" w:hAnsi="Times New Roman"/>
        </w:rPr>
      </w:pPr>
    </w:p>
    <w:p w:rsidR="00043CD5" w:rsidRDefault="00043CD5" w:rsidP="00043CD5">
      <w:pPr>
        <w:pStyle w:val="Body1"/>
        <w:rPr>
          <w:rFonts w:ascii="Times New Roman" w:hAnsi="Times New Roman"/>
        </w:rPr>
      </w:pPr>
    </w:p>
    <w:p w:rsidR="00043CD5" w:rsidRDefault="00043CD5" w:rsidP="00043C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= Roger.  (W.Y.R. p.66)</w:t>
      </w:r>
    </w:p>
    <w:p w:rsidR="00043CD5" w:rsidRDefault="00043CD5" w:rsidP="00043CD5">
      <w:pPr>
        <w:pStyle w:val="Body1"/>
        <w:rPr>
          <w:rFonts w:ascii="Times New Roman" w:hAnsi="Times New Roman"/>
        </w:rPr>
      </w:pPr>
    </w:p>
    <w:p w:rsidR="00043CD5" w:rsidRDefault="00043CD5" w:rsidP="00043CD5">
      <w:pPr>
        <w:pStyle w:val="Body1"/>
        <w:rPr>
          <w:rFonts w:ascii="Times New Roman" w:hAnsi="Times New Roman"/>
        </w:rPr>
      </w:pPr>
    </w:p>
    <w:p w:rsidR="00043CD5" w:rsidRDefault="00043CD5" w:rsidP="00043C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12 Jan.1406</w:t>
      </w:r>
      <w:r>
        <w:rPr>
          <w:rFonts w:ascii="Times New Roman" w:hAnsi="Times New Roman"/>
        </w:rPr>
        <w:tab/>
        <w:t>She made her Will.  (ibid.)</w:t>
      </w:r>
    </w:p>
    <w:p w:rsidR="00043CD5" w:rsidRDefault="00043CD5" w:rsidP="00043C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24 Jan.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Probate of her Will.  (ibid.)</w:t>
      </w:r>
    </w:p>
    <w:p w:rsidR="00043CD5" w:rsidRDefault="00043CD5" w:rsidP="00043CD5">
      <w:pPr>
        <w:pStyle w:val="Body1"/>
        <w:rPr>
          <w:rFonts w:ascii="Times New Roman" w:hAnsi="Times New Roman"/>
        </w:rPr>
      </w:pPr>
    </w:p>
    <w:p w:rsidR="00043CD5" w:rsidRDefault="00043CD5" w:rsidP="00043CD5">
      <w:pPr>
        <w:pStyle w:val="Body1"/>
        <w:rPr>
          <w:rFonts w:ascii="Times New Roman" w:hAnsi="Times New Roman"/>
        </w:rPr>
      </w:pPr>
    </w:p>
    <w:p w:rsidR="00DD5B8A" w:rsidRPr="00564E3C" w:rsidRDefault="00043CD5" w:rsidP="00043C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26 September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CD5" w:rsidRDefault="00043CD5" w:rsidP="00564E3C">
      <w:pPr>
        <w:spacing w:after="0" w:line="240" w:lineRule="auto"/>
      </w:pPr>
      <w:r>
        <w:separator/>
      </w:r>
    </w:p>
  </w:endnote>
  <w:endnote w:type="continuationSeparator" w:id="0">
    <w:p w:rsidR="00043CD5" w:rsidRDefault="00043C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3CD5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CD5" w:rsidRDefault="00043CD5" w:rsidP="00564E3C">
      <w:pPr>
        <w:spacing w:after="0" w:line="240" w:lineRule="auto"/>
      </w:pPr>
      <w:r>
        <w:separator/>
      </w:r>
    </w:p>
  </w:footnote>
  <w:footnote w:type="continuationSeparator" w:id="0">
    <w:p w:rsidR="00043CD5" w:rsidRDefault="00043C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CD5"/>
    <w:rsid w:val="00043CD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1091DC-66E2-4A8D-BE02-76FC20A5C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043CD5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2015-11-02T20:53:00Z</dcterms:created>
  <dcterms:modified xsi:type="dcterms:W3CDTF">2015-11-02T20:54:00Z</dcterms:modified>
</cp:coreProperties>
</file>